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642" w:rsidRDefault="003C6642" w:rsidP="0070453D">
      <w:pPr>
        <w:jc w:val="right"/>
        <w:rPr>
          <w:i/>
          <w:u w:val="single"/>
        </w:rPr>
      </w:pPr>
      <w:r>
        <w:rPr>
          <w:i/>
          <w:u w:val="single"/>
        </w:rPr>
        <w:t>Приложение</w:t>
      </w:r>
      <w:r w:rsidRPr="00CB6019">
        <w:rPr>
          <w:i/>
          <w:u w:val="single"/>
        </w:rPr>
        <w:t xml:space="preserve"> </w:t>
      </w:r>
      <w:r>
        <w:rPr>
          <w:i/>
          <w:u w:val="single"/>
        </w:rPr>
        <w:t>№ 12</w:t>
      </w:r>
    </w:p>
    <w:p w:rsidR="003C6642" w:rsidRPr="00CB6019" w:rsidRDefault="003C6642" w:rsidP="0070453D">
      <w:pPr>
        <w:jc w:val="right"/>
        <w:rPr>
          <w:i/>
          <w:u w:val="single"/>
        </w:rPr>
      </w:pPr>
    </w:p>
    <w:tbl>
      <w:tblPr>
        <w:tblW w:w="0" w:type="auto"/>
        <w:jc w:val="center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50"/>
        <w:gridCol w:w="5130"/>
      </w:tblGrid>
      <w:tr w:rsidR="003C6642" w:rsidRPr="00983B88" w:rsidTr="00252DEE">
        <w:trPr>
          <w:jc w:val="center"/>
        </w:trPr>
        <w:tc>
          <w:tcPr>
            <w:tcW w:w="3950" w:type="dxa"/>
            <w:vAlign w:val="center"/>
          </w:tcPr>
          <w:p w:rsidR="003C6642" w:rsidRPr="00CB6019" w:rsidRDefault="003C6642" w:rsidP="00252DEE">
            <w:pPr>
              <w:pStyle w:val="BodyText"/>
              <w:rPr>
                <w:rFonts w:ascii="Times New Roman" w:hAnsi="Times New Roman"/>
                <w:b/>
                <w:bCs/>
                <w:szCs w:val="24"/>
              </w:rPr>
            </w:pPr>
            <w:r w:rsidRPr="00CB6019">
              <w:rPr>
                <w:rFonts w:ascii="Times New Roman" w:hAnsi="Times New Roman"/>
                <w:b/>
                <w:bCs/>
                <w:szCs w:val="24"/>
              </w:rPr>
              <w:t>Наименование на Участника :</w:t>
            </w:r>
          </w:p>
        </w:tc>
        <w:tc>
          <w:tcPr>
            <w:tcW w:w="5130" w:type="dxa"/>
            <w:vAlign w:val="center"/>
          </w:tcPr>
          <w:p w:rsidR="003C6642" w:rsidRPr="00CB6019" w:rsidRDefault="003C6642" w:rsidP="00252DEE">
            <w:pPr>
              <w:pStyle w:val="BodyTextIndent3"/>
              <w:rPr>
                <w:i/>
                <w:iCs/>
                <w:szCs w:val="24"/>
                <w:lang w:val="bg-BG"/>
              </w:rPr>
            </w:pPr>
          </w:p>
        </w:tc>
      </w:tr>
      <w:tr w:rsidR="003C6642" w:rsidRPr="00983B88" w:rsidTr="00252DEE">
        <w:trPr>
          <w:jc w:val="center"/>
        </w:trPr>
        <w:tc>
          <w:tcPr>
            <w:tcW w:w="3950" w:type="dxa"/>
            <w:vAlign w:val="center"/>
          </w:tcPr>
          <w:p w:rsidR="003C6642" w:rsidRPr="00CB6019" w:rsidRDefault="003C6642" w:rsidP="00252DEE">
            <w:pPr>
              <w:pStyle w:val="BodyText"/>
              <w:rPr>
                <w:rFonts w:ascii="Times New Roman" w:hAnsi="Times New Roman"/>
                <w:b/>
                <w:bCs/>
                <w:szCs w:val="24"/>
              </w:rPr>
            </w:pPr>
            <w:r w:rsidRPr="00CB6019">
              <w:rPr>
                <w:rFonts w:ascii="Times New Roman" w:hAnsi="Times New Roman"/>
                <w:b/>
                <w:bCs/>
                <w:szCs w:val="24"/>
              </w:rPr>
              <w:t>Седалище по регистрация :</w:t>
            </w:r>
          </w:p>
        </w:tc>
        <w:tc>
          <w:tcPr>
            <w:tcW w:w="5130" w:type="dxa"/>
            <w:vAlign w:val="center"/>
          </w:tcPr>
          <w:p w:rsidR="003C6642" w:rsidRPr="00CB6019" w:rsidRDefault="003C6642" w:rsidP="00252DEE">
            <w:pPr>
              <w:pStyle w:val="BodyTextIndent3"/>
              <w:rPr>
                <w:i/>
                <w:iCs/>
                <w:szCs w:val="24"/>
                <w:lang w:val="bg-BG"/>
              </w:rPr>
            </w:pPr>
          </w:p>
        </w:tc>
      </w:tr>
      <w:tr w:rsidR="003C6642" w:rsidRPr="00983B88" w:rsidTr="00252DEE">
        <w:trPr>
          <w:jc w:val="center"/>
        </w:trPr>
        <w:tc>
          <w:tcPr>
            <w:tcW w:w="3950" w:type="dxa"/>
            <w:vAlign w:val="center"/>
          </w:tcPr>
          <w:p w:rsidR="003C6642" w:rsidRPr="00CB6019" w:rsidRDefault="003C6642" w:rsidP="00252DEE">
            <w:pPr>
              <w:pStyle w:val="BodyText"/>
              <w:rPr>
                <w:rFonts w:ascii="Times New Roman" w:hAnsi="Times New Roman"/>
                <w:b/>
                <w:bCs/>
                <w:szCs w:val="24"/>
              </w:rPr>
            </w:pPr>
            <w:r w:rsidRPr="00CB6019">
              <w:rPr>
                <w:rFonts w:ascii="Times New Roman" w:hAnsi="Times New Roman"/>
                <w:b/>
                <w:bCs/>
                <w:szCs w:val="24"/>
              </w:rPr>
              <w:t xml:space="preserve">BIC; IBAN : </w:t>
            </w:r>
          </w:p>
        </w:tc>
        <w:tc>
          <w:tcPr>
            <w:tcW w:w="5130" w:type="dxa"/>
            <w:vAlign w:val="center"/>
          </w:tcPr>
          <w:p w:rsidR="003C6642" w:rsidRPr="00CB6019" w:rsidRDefault="003C6642" w:rsidP="00252DEE">
            <w:pPr>
              <w:pStyle w:val="BodyTextIndent3"/>
              <w:rPr>
                <w:i/>
                <w:iCs/>
                <w:szCs w:val="24"/>
                <w:lang w:val="bg-BG"/>
              </w:rPr>
            </w:pPr>
          </w:p>
        </w:tc>
      </w:tr>
      <w:tr w:rsidR="003C6642" w:rsidRPr="00983B88" w:rsidTr="00252DEE">
        <w:trPr>
          <w:jc w:val="center"/>
        </w:trPr>
        <w:tc>
          <w:tcPr>
            <w:tcW w:w="3950" w:type="dxa"/>
            <w:vAlign w:val="center"/>
          </w:tcPr>
          <w:p w:rsidR="003C6642" w:rsidRPr="00CB6019" w:rsidRDefault="003C6642" w:rsidP="00252DEE">
            <w:pPr>
              <w:pStyle w:val="BodyText"/>
              <w:rPr>
                <w:rFonts w:ascii="Times New Roman" w:hAnsi="Times New Roman"/>
                <w:b/>
                <w:bCs/>
                <w:szCs w:val="24"/>
              </w:rPr>
            </w:pPr>
            <w:r w:rsidRPr="00CB6019">
              <w:rPr>
                <w:rFonts w:ascii="Times New Roman" w:hAnsi="Times New Roman"/>
                <w:b/>
                <w:bCs/>
                <w:szCs w:val="24"/>
              </w:rPr>
              <w:t>Булстат номер /ЕИК/ :</w:t>
            </w:r>
          </w:p>
        </w:tc>
        <w:tc>
          <w:tcPr>
            <w:tcW w:w="5130" w:type="dxa"/>
            <w:vAlign w:val="center"/>
          </w:tcPr>
          <w:p w:rsidR="003C6642" w:rsidRPr="00CB6019" w:rsidRDefault="003C6642" w:rsidP="00252DEE">
            <w:pPr>
              <w:pStyle w:val="BodyTextIndent3"/>
              <w:rPr>
                <w:i/>
                <w:iCs/>
                <w:szCs w:val="24"/>
                <w:lang w:val="bg-BG"/>
              </w:rPr>
            </w:pPr>
          </w:p>
        </w:tc>
      </w:tr>
      <w:tr w:rsidR="003C6642" w:rsidRPr="0070453D" w:rsidTr="00252DEE">
        <w:trPr>
          <w:jc w:val="center"/>
        </w:trPr>
        <w:tc>
          <w:tcPr>
            <w:tcW w:w="3950" w:type="dxa"/>
            <w:vAlign w:val="center"/>
          </w:tcPr>
          <w:p w:rsidR="003C6642" w:rsidRPr="00CB6019" w:rsidRDefault="003C6642" w:rsidP="00252DEE">
            <w:pPr>
              <w:pStyle w:val="BodyText"/>
              <w:rPr>
                <w:rFonts w:ascii="Times New Roman" w:hAnsi="Times New Roman"/>
                <w:b/>
                <w:bCs/>
                <w:szCs w:val="24"/>
              </w:rPr>
            </w:pPr>
            <w:r w:rsidRPr="00CB6019">
              <w:rPr>
                <w:rFonts w:ascii="Times New Roman" w:hAnsi="Times New Roman"/>
                <w:b/>
                <w:bCs/>
                <w:szCs w:val="24"/>
              </w:rPr>
              <w:t>Точен адрес за кореспонденция:</w:t>
            </w:r>
          </w:p>
        </w:tc>
        <w:tc>
          <w:tcPr>
            <w:tcW w:w="5130" w:type="dxa"/>
            <w:vAlign w:val="center"/>
          </w:tcPr>
          <w:p w:rsidR="003C6642" w:rsidRPr="00CB6019" w:rsidRDefault="003C6642" w:rsidP="00252DEE">
            <w:pPr>
              <w:pStyle w:val="BodyTextIndent3"/>
              <w:ind w:hanging="18"/>
              <w:rPr>
                <w:i/>
                <w:iCs/>
                <w:szCs w:val="24"/>
                <w:lang w:val="bg-BG"/>
              </w:rPr>
            </w:pPr>
            <w:r w:rsidRPr="00CB6019">
              <w:rPr>
                <w:i/>
                <w:iCs/>
                <w:szCs w:val="24"/>
                <w:lang w:val="bg-BG"/>
              </w:rPr>
              <w:t>(държава, град, пощенски код, улица, №)</w:t>
            </w:r>
          </w:p>
        </w:tc>
      </w:tr>
      <w:tr w:rsidR="003C6642" w:rsidRPr="00983B88" w:rsidTr="00252DEE">
        <w:trPr>
          <w:jc w:val="center"/>
        </w:trPr>
        <w:tc>
          <w:tcPr>
            <w:tcW w:w="3950" w:type="dxa"/>
            <w:vAlign w:val="center"/>
          </w:tcPr>
          <w:p w:rsidR="003C6642" w:rsidRPr="00CB6019" w:rsidRDefault="003C6642" w:rsidP="00252DEE">
            <w:pPr>
              <w:pStyle w:val="Header"/>
              <w:rPr>
                <w:b/>
                <w:bCs/>
                <w:lang w:val="bg-BG"/>
              </w:rPr>
            </w:pPr>
            <w:r w:rsidRPr="00CB6019">
              <w:rPr>
                <w:b/>
                <w:bCs/>
                <w:lang w:val="bg-BG"/>
              </w:rPr>
              <w:t>Телефонен номер:</w:t>
            </w:r>
          </w:p>
        </w:tc>
        <w:tc>
          <w:tcPr>
            <w:tcW w:w="5130" w:type="dxa"/>
            <w:vAlign w:val="center"/>
          </w:tcPr>
          <w:p w:rsidR="003C6642" w:rsidRPr="00CB6019" w:rsidRDefault="003C6642" w:rsidP="00252DEE">
            <w:pPr>
              <w:pStyle w:val="BodyText"/>
              <w:rPr>
                <w:rFonts w:ascii="Times New Roman" w:hAnsi="Times New Roman"/>
                <w:i/>
                <w:iCs/>
                <w:szCs w:val="24"/>
              </w:rPr>
            </w:pPr>
          </w:p>
        </w:tc>
      </w:tr>
      <w:tr w:rsidR="003C6642" w:rsidRPr="00983B88" w:rsidTr="00252DEE">
        <w:trPr>
          <w:jc w:val="center"/>
        </w:trPr>
        <w:tc>
          <w:tcPr>
            <w:tcW w:w="3950" w:type="dxa"/>
            <w:vAlign w:val="center"/>
          </w:tcPr>
          <w:p w:rsidR="003C6642" w:rsidRPr="00CB6019" w:rsidRDefault="003C6642" w:rsidP="00252DEE">
            <w:pPr>
              <w:pStyle w:val="Header"/>
              <w:rPr>
                <w:b/>
                <w:bCs/>
                <w:lang w:val="bg-BG"/>
              </w:rPr>
            </w:pPr>
            <w:r w:rsidRPr="00CB6019">
              <w:rPr>
                <w:b/>
                <w:bCs/>
                <w:lang w:val="bg-BG"/>
              </w:rPr>
              <w:t>Факс номер :</w:t>
            </w:r>
          </w:p>
        </w:tc>
        <w:tc>
          <w:tcPr>
            <w:tcW w:w="5130" w:type="dxa"/>
            <w:vAlign w:val="center"/>
          </w:tcPr>
          <w:p w:rsidR="003C6642" w:rsidRPr="00CB6019" w:rsidRDefault="003C6642" w:rsidP="00252DEE">
            <w:pPr>
              <w:pStyle w:val="BodyText"/>
              <w:rPr>
                <w:rFonts w:ascii="Times New Roman" w:hAnsi="Times New Roman"/>
                <w:i/>
                <w:iCs/>
                <w:szCs w:val="24"/>
              </w:rPr>
            </w:pPr>
          </w:p>
        </w:tc>
      </w:tr>
      <w:tr w:rsidR="003C6642" w:rsidRPr="00983B88" w:rsidTr="00252DEE">
        <w:trPr>
          <w:jc w:val="center"/>
        </w:trPr>
        <w:tc>
          <w:tcPr>
            <w:tcW w:w="3950" w:type="dxa"/>
            <w:vAlign w:val="center"/>
          </w:tcPr>
          <w:p w:rsidR="003C6642" w:rsidRPr="00CB6019" w:rsidRDefault="003C6642" w:rsidP="00252DEE">
            <w:pPr>
              <w:pStyle w:val="Header"/>
              <w:rPr>
                <w:b/>
                <w:bCs/>
                <w:lang w:val="bg-BG"/>
              </w:rPr>
            </w:pPr>
            <w:r w:rsidRPr="00CB6019">
              <w:rPr>
                <w:b/>
                <w:bCs/>
                <w:lang w:val="bg-BG"/>
              </w:rPr>
              <w:t>Лице за контакти :</w:t>
            </w:r>
          </w:p>
        </w:tc>
        <w:tc>
          <w:tcPr>
            <w:tcW w:w="5130" w:type="dxa"/>
            <w:vAlign w:val="center"/>
          </w:tcPr>
          <w:p w:rsidR="003C6642" w:rsidRPr="00CB6019" w:rsidRDefault="003C6642" w:rsidP="00252DEE">
            <w:pPr>
              <w:pStyle w:val="BodyText"/>
              <w:rPr>
                <w:rFonts w:ascii="Times New Roman" w:hAnsi="Times New Roman"/>
                <w:i/>
                <w:iCs/>
                <w:szCs w:val="24"/>
              </w:rPr>
            </w:pPr>
          </w:p>
        </w:tc>
      </w:tr>
      <w:tr w:rsidR="003C6642" w:rsidRPr="00983B88" w:rsidTr="00252DEE">
        <w:trPr>
          <w:jc w:val="center"/>
        </w:trPr>
        <w:tc>
          <w:tcPr>
            <w:tcW w:w="3950" w:type="dxa"/>
            <w:vAlign w:val="center"/>
          </w:tcPr>
          <w:p w:rsidR="003C6642" w:rsidRPr="00CB6019" w:rsidRDefault="003C6642" w:rsidP="00252DEE">
            <w:pPr>
              <w:pStyle w:val="Header"/>
              <w:rPr>
                <w:b/>
                <w:bCs/>
                <w:lang w:val="bg-BG"/>
              </w:rPr>
            </w:pPr>
            <w:r w:rsidRPr="00CB6019">
              <w:rPr>
                <w:b/>
                <w:bCs/>
                <w:lang w:val="bg-BG"/>
              </w:rPr>
              <w:t>e mail :</w:t>
            </w:r>
          </w:p>
        </w:tc>
        <w:tc>
          <w:tcPr>
            <w:tcW w:w="5130" w:type="dxa"/>
            <w:vAlign w:val="center"/>
          </w:tcPr>
          <w:p w:rsidR="003C6642" w:rsidRPr="00CB6019" w:rsidRDefault="003C6642" w:rsidP="00252DEE">
            <w:pPr>
              <w:pStyle w:val="BodyText"/>
              <w:rPr>
                <w:rFonts w:ascii="Times New Roman" w:hAnsi="Times New Roman"/>
                <w:i/>
                <w:iCs/>
                <w:szCs w:val="24"/>
              </w:rPr>
            </w:pPr>
          </w:p>
        </w:tc>
      </w:tr>
    </w:tbl>
    <w:p w:rsidR="003C6642" w:rsidRPr="00CB6019" w:rsidRDefault="003C6642" w:rsidP="0070453D">
      <w:pPr>
        <w:pStyle w:val="BodyText"/>
        <w:rPr>
          <w:rFonts w:ascii="Times New Roman" w:hAnsi="Times New Roman"/>
          <w:i/>
          <w:iCs/>
          <w:szCs w:val="24"/>
        </w:rPr>
      </w:pPr>
    </w:p>
    <w:p w:rsidR="003C6642" w:rsidRPr="0070453D" w:rsidRDefault="003C6642" w:rsidP="0070453D">
      <w:pPr>
        <w:pStyle w:val="BodyText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 w:rsidRPr="00454A3E">
        <w:rPr>
          <w:rFonts w:ascii="Times New Roman" w:hAnsi="Times New Roman"/>
          <w:b/>
          <w:bCs/>
          <w:sz w:val="32"/>
          <w:szCs w:val="32"/>
        </w:rPr>
        <w:t>Ц Е Н О В А     О Ф Е Р Т А</w:t>
      </w:r>
    </w:p>
    <w:p w:rsidR="003C6642" w:rsidRPr="0070453D" w:rsidRDefault="003C6642" w:rsidP="0070453D">
      <w:pPr>
        <w:pStyle w:val="BodyText"/>
        <w:jc w:val="center"/>
        <w:rPr>
          <w:rFonts w:ascii="Times New Roman" w:hAnsi="Times New Roman"/>
          <w:b/>
          <w:bCs/>
          <w:sz w:val="20"/>
          <w:lang w:val="ru-RU"/>
        </w:rPr>
      </w:pPr>
    </w:p>
    <w:tbl>
      <w:tblPr>
        <w:tblW w:w="9288" w:type="dxa"/>
        <w:tblLook w:val="0000"/>
      </w:tblPr>
      <w:tblGrid>
        <w:gridCol w:w="3528"/>
        <w:gridCol w:w="5760"/>
      </w:tblGrid>
      <w:tr w:rsidR="003C6642" w:rsidRPr="0070453D" w:rsidTr="00252DEE">
        <w:tc>
          <w:tcPr>
            <w:tcW w:w="3528" w:type="dxa"/>
          </w:tcPr>
          <w:p w:rsidR="003C6642" w:rsidRPr="0070453D" w:rsidRDefault="003C6642" w:rsidP="00252DEE">
            <w:pPr>
              <w:pStyle w:val="BodyText"/>
              <w:rPr>
                <w:rFonts w:ascii="Times New Roman" w:hAnsi="Times New Roman"/>
                <w:b/>
                <w:bCs/>
              </w:rPr>
            </w:pPr>
            <w:r w:rsidRPr="0070453D">
              <w:rPr>
                <w:rFonts w:ascii="Times New Roman" w:hAnsi="Times New Roman"/>
                <w:b/>
                <w:bCs/>
              </w:rPr>
              <w:t>Наименование на поръчката:</w:t>
            </w:r>
          </w:p>
        </w:tc>
        <w:tc>
          <w:tcPr>
            <w:tcW w:w="5760" w:type="dxa"/>
          </w:tcPr>
          <w:p w:rsidR="003C6642" w:rsidRPr="0070453D" w:rsidRDefault="003C6642" w:rsidP="00252DEE">
            <w:pPr>
              <w:pStyle w:val="BodyText21"/>
              <w:overflowPunct/>
              <w:autoSpaceDE/>
              <w:ind w:firstLine="72"/>
              <w:jc w:val="both"/>
              <w:textAlignment w:val="auto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  <w:highlight w:val="yellow"/>
              </w:rPr>
            </w:pPr>
            <w:r w:rsidRPr="0070453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„Упражняване на строителен надзор по време на строителството при изпълнение на проект </w:t>
            </w:r>
            <w:r w:rsidRPr="0070453D">
              <w:rPr>
                <w:rFonts w:ascii="Times New Roman" w:hAnsi="Times New Roman"/>
                <w:b/>
                <w:i/>
                <w:spacing w:val="20"/>
                <w:sz w:val="24"/>
                <w:szCs w:val="24"/>
                <w:lang w:val="ru-RU"/>
              </w:rPr>
              <w:t>“</w:t>
            </w:r>
            <w:r w:rsidRPr="0070453D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      </w:r>
            <w:r w:rsidRPr="0070453D">
              <w:rPr>
                <w:rFonts w:ascii="Times New Roman" w:hAnsi="Times New Roman"/>
                <w:b/>
                <w:bCs/>
                <w:sz w:val="24"/>
                <w:szCs w:val="24"/>
              </w:rPr>
              <w:t>”</w:t>
            </w:r>
          </w:p>
        </w:tc>
      </w:tr>
    </w:tbl>
    <w:p w:rsidR="003C6642" w:rsidRPr="0070453D" w:rsidRDefault="003C6642" w:rsidP="0070453D">
      <w:pPr>
        <w:pStyle w:val="BodyText"/>
        <w:ind w:firstLine="720"/>
        <w:rPr>
          <w:rFonts w:ascii="Times New Roman" w:hAnsi="Times New Roman"/>
          <w:b/>
          <w:bCs/>
          <w:szCs w:val="24"/>
        </w:rPr>
      </w:pPr>
    </w:p>
    <w:p w:rsidR="003C6642" w:rsidRPr="00CB6019" w:rsidRDefault="003C6642" w:rsidP="0070453D">
      <w:pPr>
        <w:pStyle w:val="BodyText"/>
        <w:ind w:firstLine="720"/>
        <w:rPr>
          <w:rFonts w:ascii="Times New Roman" w:hAnsi="Times New Roman"/>
          <w:bCs/>
          <w:szCs w:val="24"/>
        </w:rPr>
      </w:pPr>
      <w:r w:rsidRPr="00CB6019">
        <w:rPr>
          <w:rFonts w:ascii="Times New Roman" w:hAnsi="Times New Roman"/>
          <w:bCs/>
          <w:szCs w:val="24"/>
        </w:rPr>
        <w:t>УВАЖАЕМИ ГОСПОЖИ И ГОСПОДА,</w:t>
      </w:r>
    </w:p>
    <w:p w:rsidR="003C6642" w:rsidRPr="0070453D" w:rsidRDefault="003C6642" w:rsidP="0070453D">
      <w:pPr>
        <w:spacing w:after="120"/>
        <w:ind w:firstLine="709"/>
        <w:jc w:val="both"/>
        <w:rPr>
          <w:lang w:val="ru-RU"/>
        </w:rPr>
      </w:pPr>
      <w:r w:rsidRPr="0070453D">
        <w:rPr>
          <w:lang w:val="ru-RU"/>
        </w:rPr>
        <w:t xml:space="preserve">След като получих и се запознах с документацията за участие в процедура за възлагане на  поръчката, долуподписаният, в качеството си на изпълнител, предлагам да изпълним обществената поръчка и да съхраним обекта до предаването му на Възложителя, съгласно условията на договаряне, като предлагаме: </w:t>
      </w:r>
    </w:p>
    <w:p w:rsidR="003C6642" w:rsidRPr="0070453D" w:rsidRDefault="003C6642" w:rsidP="0070453D">
      <w:pPr>
        <w:ind w:firstLine="546"/>
        <w:jc w:val="both"/>
        <w:rPr>
          <w:b/>
          <w:lang w:val="ru-RU"/>
        </w:rPr>
      </w:pPr>
      <w:r w:rsidRPr="0070453D">
        <w:rPr>
          <w:b/>
          <w:lang w:val="ru-RU"/>
        </w:rPr>
        <w:t>Стойността на услугата, която ще извършим, е:</w:t>
      </w:r>
    </w:p>
    <w:p w:rsidR="003C6642" w:rsidRPr="0070453D" w:rsidRDefault="003C6642" w:rsidP="0070453D">
      <w:pPr>
        <w:ind w:firstLine="546"/>
        <w:jc w:val="center"/>
        <w:rPr>
          <w:b/>
          <w:lang w:val="ru-RU"/>
        </w:rPr>
      </w:pPr>
      <w:r w:rsidRPr="0070453D">
        <w:rPr>
          <w:b/>
          <w:lang w:val="ru-RU"/>
        </w:rPr>
        <w:t xml:space="preserve">______________________  лева без ДДС </w:t>
      </w:r>
    </w:p>
    <w:p w:rsidR="003C6642" w:rsidRPr="0070453D" w:rsidRDefault="003C6642" w:rsidP="0070453D">
      <w:pPr>
        <w:tabs>
          <w:tab w:val="left" w:pos="3420"/>
        </w:tabs>
        <w:ind w:firstLine="546"/>
        <w:rPr>
          <w:b/>
          <w:lang w:val="ru-RU"/>
        </w:rPr>
      </w:pPr>
      <w:r w:rsidRPr="0070453D">
        <w:rPr>
          <w:b/>
          <w:lang w:val="ru-RU"/>
        </w:rPr>
        <w:tab/>
        <w:t xml:space="preserve">        (   </w:t>
      </w:r>
      <w:r w:rsidRPr="0070453D">
        <w:rPr>
          <w:b/>
          <w:i/>
          <w:lang w:val="ru-RU"/>
        </w:rPr>
        <w:t xml:space="preserve">словом  </w:t>
      </w:r>
      <w:r w:rsidRPr="0070453D">
        <w:rPr>
          <w:b/>
          <w:lang w:val="ru-RU"/>
        </w:rPr>
        <w:t>)</w:t>
      </w:r>
    </w:p>
    <w:p w:rsidR="003C6642" w:rsidRPr="0070453D" w:rsidRDefault="003C6642" w:rsidP="0070453D">
      <w:pPr>
        <w:tabs>
          <w:tab w:val="left" w:pos="0"/>
        </w:tabs>
        <w:spacing w:after="120"/>
        <w:ind w:firstLine="720"/>
        <w:jc w:val="both"/>
        <w:rPr>
          <w:b/>
          <w:lang w:val="ru-RU"/>
        </w:rPr>
      </w:pPr>
      <w:r w:rsidRPr="0070453D">
        <w:rPr>
          <w:b/>
          <w:lang w:val="ru-RU"/>
        </w:rPr>
        <w:t>Декларираме , че :</w:t>
      </w:r>
    </w:p>
    <w:p w:rsidR="003C6642" w:rsidRPr="0070453D" w:rsidRDefault="003C6642" w:rsidP="0070453D">
      <w:pPr>
        <w:tabs>
          <w:tab w:val="left" w:pos="0"/>
        </w:tabs>
        <w:spacing w:after="120"/>
        <w:jc w:val="both"/>
        <w:rPr>
          <w:lang w:val="ru-RU"/>
        </w:rPr>
      </w:pPr>
      <w:r w:rsidRPr="0070453D">
        <w:rPr>
          <w:lang w:val="ru-RU"/>
        </w:rPr>
        <w:t xml:space="preserve">         Предложената цени е определена при пълно съответствие с условията от документацията по процедурата и включва всички разходи по изпълнение на обекта на поръчката, в това число и разходите за отстраняване на всякакви дефекти и непълноти до изтичане на срока на договора.</w:t>
      </w:r>
    </w:p>
    <w:p w:rsidR="003C6642" w:rsidRPr="0070453D" w:rsidRDefault="003C6642" w:rsidP="0070453D">
      <w:pPr>
        <w:tabs>
          <w:tab w:val="left" w:pos="0"/>
          <w:tab w:val="left" w:pos="720"/>
          <w:tab w:val="left" w:pos="3060"/>
        </w:tabs>
        <w:spacing w:after="120"/>
        <w:jc w:val="both"/>
        <w:rPr>
          <w:spacing w:val="-5"/>
          <w:lang w:val="ru-RU"/>
        </w:rPr>
      </w:pPr>
      <w:r w:rsidRPr="0070453D">
        <w:rPr>
          <w:lang w:val="ru-RU"/>
        </w:rPr>
        <w:tab/>
        <w:t xml:space="preserve">Ще се придържаме към тази оферта до изпълнение на поръчката, считано от крайния срок за подаване на предложенията. </w:t>
      </w:r>
      <w:r w:rsidRPr="0070453D">
        <w:rPr>
          <w:spacing w:val="-5"/>
          <w:lang w:val="ru-RU"/>
        </w:rPr>
        <w:t>Офертата ще остане обвързваща за нас и може да бъде приета по всяко време, преди изтичането на този срок.</w:t>
      </w:r>
    </w:p>
    <w:p w:rsidR="003C6642" w:rsidRPr="0070453D" w:rsidRDefault="003C6642" w:rsidP="0070453D">
      <w:pPr>
        <w:spacing w:after="120"/>
        <w:ind w:firstLine="540"/>
        <w:jc w:val="both"/>
        <w:rPr>
          <w:lang w:val="ru-RU"/>
        </w:rPr>
      </w:pPr>
      <w:r w:rsidRPr="0070453D">
        <w:rPr>
          <w:lang w:val="ru-RU"/>
        </w:rPr>
        <w:t>Декларираме, че сме запознати с указанията и условията за участие в обявената от Вас поръчка. Съгласни сме с поставените от Вас условия и ги приемаме без възражения.</w:t>
      </w:r>
    </w:p>
    <w:p w:rsidR="003C6642" w:rsidRPr="0070453D" w:rsidRDefault="003C6642" w:rsidP="0070453D">
      <w:pPr>
        <w:ind w:left="1211"/>
        <w:jc w:val="both"/>
        <w:rPr>
          <w:b/>
          <w:bCs/>
          <w:lang w:val="ru-RU"/>
        </w:rPr>
      </w:pPr>
    </w:p>
    <w:p w:rsidR="003C6642" w:rsidRPr="0070453D" w:rsidRDefault="003C6642" w:rsidP="0070453D">
      <w:pPr>
        <w:ind w:left="1211"/>
        <w:jc w:val="both"/>
        <w:rPr>
          <w:b/>
          <w:bCs/>
          <w:lang w:val="ru-RU"/>
        </w:rPr>
      </w:pPr>
    </w:p>
    <w:p w:rsidR="003C6642" w:rsidRPr="0070453D" w:rsidRDefault="003C6642" w:rsidP="0070453D">
      <w:pPr>
        <w:ind w:left="1211"/>
        <w:jc w:val="both"/>
        <w:rPr>
          <w:b/>
          <w:bCs/>
          <w:lang w:val="ru-RU"/>
        </w:rPr>
      </w:pPr>
    </w:p>
    <w:p w:rsidR="003C6642" w:rsidRPr="0070453D" w:rsidRDefault="003C6642" w:rsidP="0070453D">
      <w:pPr>
        <w:ind w:left="1211"/>
        <w:jc w:val="both"/>
        <w:rPr>
          <w:b/>
          <w:bCs/>
          <w:lang w:val="ru-RU"/>
        </w:rPr>
      </w:pPr>
    </w:p>
    <w:tbl>
      <w:tblPr>
        <w:tblW w:w="0" w:type="auto"/>
        <w:tblLook w:val="0000"/>
      </w:tblPr>
      <w:tblGrid>
        <w:gridCol w:w="4162"/>
        <w:gridCol w:w="5126"/>
      </w:tblGrid>
      <w:tr w:rsidR="003C6642" w:rsidRPr="00983B88" w:rsidTr="00252DEE">
        <w:tc>
          <w:tcPr>
            <w:tcW w:w="4261" w:type="dxa"/>
            <w:vAlign w:val="center"/>
          </w:tcPr>
          <w:p w:rsidR="003C6642" w:rsidRPr="00983B88" w:rsidRDefault="003C6642" w:rsidP="00252DEE">
            <w:r w:rsidRPr="00983B88">
              <w:t xml:space="preserve">Дата </w:t>
            </w:r>
          </w:p>
        </w:tc>
        <w:tc>
          <w:tcPr>
            <w:tcW w:w="5207" w:type="dxa"/>
            <w:vAlign w:val="center"/>
          </w:tcPr>
          <w:p w:rsidR="003C6642" w:rsidRPr="00983B88" w:rsidRDefault="003C6642" w:rsidP="00252DEE">
            <w:pPr>
              <w:jc w:val="right"/>
            </w:pPr>
            <w:r w:rsidRPr="00983B88">
              <w:t>________/ _________ / ______</w:t>
            </w:r>
          </w:p>
        </w:tc>
      </w:tr>
      <w:tr w:rsidR="003C6642" w:rsidRPr="00983B88" w:rsidTr="00252DEE">
        <w:tc>
          <w:tcPr>
            <w:tcW w:w="4261" w:type="dxa"/>
            <w:vAlign w:val="center"/>
          </w:tcPr>
          <w:p w:rsidR="003C6642" w:rsidRPr="00983B88" w:rsidRDefault="003C6642" w:rsidP="00252DEE">
            <w:r w:rsidRPr="00983B88">
              <w:t>Име и фамилия</w:t>
            </w:r>
          </w:p>
        </w:tc>
        <w:tc>
          <w:tcPr>
            <w:tcW w:w="5207" w:type="dxa"/>
            <w:vAlign w:val="center"/>
          </w:tcPr>
          <w:p w:rsidR="003C6642" w:rsidRPr="00983B88" w:rsidRDefault="003C6642" w:rsidP="00252DEE">
            <w:pPr>
              <w:jc w:val="right"/>
            </w:pPr>
            <w:r w:rsidRPr="00983B88">
              <w:t>__________________________</w:t>
            </w:r>
          </w:p>
        </w:tc>
      </w:tr>
      <w:tr w:rsidR="003C6642" w:rsidRPr="00983B88" w:rsidTr="00252DEE">
        <w:tc>
          <w:tcPr>
            <w:tcW w:w="4261" w:type="dxa"/>
            <w:vAlign w:val="center"/>
          </w:tcPr>
          <w:p w:rsidR="003C6642" w:rsidRPr="00983B88" w:rsidRDefault="003C6642" w:rsidP="00252DEE">
            <w:r w:rsidRPr="00983B88">
              <w:t>Подпис на упълномощеното лице</w:t>
            </w:r>
          </w:p>
        </w:tc>
        <w:tc>
          <w:tcPr>
            <w:tcW w:w="5207" w:type="dxa"/>
            <w:vAlign w:val="center"/>
          </w:tcPr>
          <w:p w:rsidR="003C6642" w:rsidRPr="00983B88" w:rsidRDefault="003C6642" w:rsidP="00252DEE">
            <w:pPr>
              <w:jc w:val="right"/>
            </w:pPr>
            <w:r w:rsidRPr="00983B88">
              <w:t>__________________________</w:t>
            </w:r>
          </w:p>
        </w:tc>
      </w:tr>
      <w:tr w:rsidR="003C6642" w:rsidRPr="00983B88" w:rsidTr="00252DEE">
        <w:tc>
          <w:tcPr>
            <w:tcW w:w="4261" w:type="dxa"/>
            <w:vAlign w:val="center"/>
          </w:tcPr>
          <w:p w:rsidR="003C6642" w:rsidRPr="00983B88" w:rsidRDefault="003C6642" w:rsidP="00252DEE">
            <w:r w:rsidRPr="00983B88">
              <w:t xml:space="preserve">Длъжност </w:t>
            </w:r>
          </w:p>
        </w:tc>
        <w:tc>
          <w:tcPr>
            <w:tcW w:w="5207" w:type="dxa"/>
            <w:vAlign w:val="center"/>
          </w:tcPr>
          <w:p w:rsidR="003C6642" w:rsidRPr="00983B88" w:rsidRDefault="003C6642" w:rsidP="00252DEE">
            <w:pPr>
              <w:jc w:val="right"/>
            </w:pPr>
            <w:r w:rsidRPr="00983B88">
              <w:t>__________________________</w:t>
            </w:r>
          </w:p>
        </w:tc>
      </w:tr>
      <w:tr w:rsidR="003C6642" w:rsidRPr="00983B88" w:rsidTr="00252DEE">
        <w:tc>
          <w:tcPr>
            <w:tcW w:w="4261" w:type="dxa"/>
            <w:vAlign w:val="center"/>
          </w:tcPr>
          <w:p w:rsidR="003C6642" w:rsidRPr="00983B88" w:rsidRDefault="003C6642" w:rsidP="00252DEE">
            <w:r w:rsidRPr="00983B88">
              <w:t>Наименование на кандидата</w:t>
            </w:r>
          </w:p>
        </w:tc>
        <w:tc>
          <w:tcPr>
            <w:tcW w:w="5207" w:type="dxa"/>
            <w:vAlign w:val="center"/>
          </w:tcPr>
          <w:p w:rsidR="003C6642" w:rsidRPr="00983B88" w:rsidRDefault="003C6642" w:rsidP="00252DEE">
            <w:pPr>
              <w:jc w:val="right"/>
            </w:pPr>
            <w:r w:rsidRPr="00983B88">
              <w:t>__________________________</w:t>
            </w:r>
          </w:p>
        </w:tc>
      </w:tr>
    </w:tbl>
    <w:p w:rsidR="003C6642" w:rsidRPr="00E65292" w:rsidRDefault="003C6642" w:rsidP="0070453D">
      <w:pPr>
        <w:pStyle w:val="Style3"/>
        <w:widowControl/>
        <w:rPr>
          <w:rStyle w:val="FontStyle19"/>
          <w:b w:val="0"/>
          <w:bCs/>
          <w:iCs/>
          <w:color w:val="FF0000"/>
          <w:sz w:val="18"/>
          <w:szCs w:val="18"/>
        </w:rPr>
      </w:pPr>
    </w:p>
    <w:p w:rsidR="003C6642" w:rsidRDefault="003C6642" w:rsidP="0070453D">
      <w:pPr>
        <w:pStyle w:val="Style3"/>
        <w:widowControl/>
        <w:rPr>
          <w:rStyle w:val="FontStyle19"/>
          <w:b w:val="0"/>
          <w:bCs/>
          <w:iCs/>
          <w:sz w:val="18"/>
          <w:szCs w:val="18"/>
        </w:rPr>
      </w:pPr>
    </w:p>
    <w:p w:rsidR="003C6642" w:rsidRPr="00B9278B" w:rsidRDefault="003C6642" w:rsidP="0070453D"/>
    <w:p w:rsidR="003C6642" w:rsidRPr="00D47B82" w:rsidRDefault="003C6642" w:rsidP="0070453D"/>
    <w:sectPr w:rsidR="003C6642" w:rsidRPr="00D47B82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642" w:rsidRDefault="003C6642" w:rsidP="00212758">
      <w:r>
        <w:separator/>
      </w:r>
    </w:p>
  </w:endnote>
  <w:endnote w:type="continuationSeparator" w:id="0">
    <w:p w:rsidR="003C6642" w:rsidRDefault="003C6642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642" w:rsidRPr="00CB0C1D" w:rsidRDefault="003C6642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3C6642" w:rsidRDefault="003C6642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642" w:rsidRDefault="003C6642" w:rsidP="00212758">
      <w:r>
        <w:separator/>
      </w:r>
    </w:p>
  </w:footnote>
  <w:footnote w:type="continuationSeparator" w:id="0">
    <w:p w:rsidR="003C6642" w:rsidRDefault="003C6642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642" w:rsidRDefault="003C6642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3C6642" w:rsidRDefault="003C6642" w:rsidP="00052EBD">
    <w:pPr>
      <w:rPr>
        <w:b/>
        <w:i/>
        <w:sz w:val="22"/>
        <w:szCs w:val="22"/>
        <w:lang w:val="bg-BG"/>
      </w:rPr>
    </w:pPr>
  </w:p>
  <w:p w:rsidR="003C6642" w:rsidRDefault="003C6642" w:rsidP="00052EBD">
    <w:pPr>
      <w:rPr>
        <w:b/>
        <w:i/>
        <w:sz w:val="22"/>
        <w:szCs w:val="22"/>
        <w:lang w:val="bg-BG"/>
      </w:rPr>
    </w:pPr>
  </w:p>
  <w:p w:rsidR="003C6642" w:rsidRPr="00423D5D" w:rsidRDefault="003C6642" w:rsidP="00052EBD">
    <w:pPr>
      <w:rPr>
        <w:b/>
        <w:i/>
        <w:lang w:val="ru-RU"/>
      </w:rPr>
    </w:pPr>
  </w:p>
  <w:p w:rsidR="003C6642" w:rsidRPr="00423D5D" w:rsidRDefault="003C6642" w:rsidP="00052EBD">
    <w:pPr>
      <w:jc w:val="both"/>
      <w:rPr>
        <w:sz w:val="22"/>
        <w:szCs w:val="22"/>
        <w:lang w:val="ru-RU"/>
      </w:rPr>
    </w:pPr>
  </w:p>
  <w:p w:rsidR="003C6642" w:rsidRDefault="003C6642" w:rsidP="00D71CAB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3C6642" w:rsidRPr="000300FD" w:rsidRDefault="003C6642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4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5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1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5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7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8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1">
    <w:nsid w:val="47623836"/>
    <w:multiLevelType w:val="hybridMultilevel"/>
    <w:tmpl w:val="1FBA7F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3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5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6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8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3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27"/>
  </w:num>
  <w:num w:numId="4">
    <w:abstractNumId w:val="10"/>
  </w:num>
  <w:num w:numId="5">
    <w:abstractNumId w:val="14"/>
  </w:num>
  <w:num w:numId="6">
    <w:abstractNumId w:val="3"/>
  </w:num>
  <w:num w:numId="7">
    <w:abstractNumId w:val="29"/>
  </w:num>
  <w:num w:numId="8">
    <w:abstractNumId w:val="8"/>
  </w:num>
  <w:num w:numId="9">
    <w:abstractNumId w:val="24"/>
  </w:num>
  <w:num w:numId="10">
    <w:abstractNumId w:val="22"/>
  </w:num>
  <w:num w:numId="11">
    <w:abstractNumId w:val="23"/>
  </w:num>
  <w:num w:numId="12">
    <w:abstractNumId w:val="18"/>
  </w:num>
  <w:num w:numId="13">
    <w:abstractNumId w:val="13"/>
  </w:num>
  <w:num w:numId="14">
    <w:abstractNumId w:val="9"/>
  </w:num>
  <w:num w:numId="15">
    <w:abstractNumId w:val="32"/>
  </w:num>
  <w:num w:numId="16">
    <w:abstractNumId w:val="2"/>
  </w:num>
  <w:num w:numId="17">
    <w:abstractNumId w:val="5"/>
  </w:num>
  <w:num w:numId="18">
    <w:abstractNumId w:val="15"/>
  </w:num>
  <w:num w:numId="19">
    <w:abstractNumId w:val="33"/>
  </w:num>
  <w:num w:numId="20">
    <w:abstractNumId w:val="0"/>
  </w:num>
  <w:num w:numId="21">
    <w:abstractNumId w:val="31"/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31"/>
  </w:num>
  <w:num w:numId="30">
    <w:abstractNumId w:val="26"/>
  </w:num>
  <w:num w:numId="31">
    <w:abstractNumId w:val="7"/>
  </w:num>
  <w:num w:numId="32">
    <w:abstractNumId w:val="16"/>
  </w:num>
  <w:num w:numId="33">
    <w:abstractNumId w:val="21"/>
  </w:num>
  <w:num w:numId="34">
    <w:abstractNumId w:val="1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8036A"/>
    <w:rsid w:val="00192ED9"/>
    <w:rsid w:val="001A3241"/>
    <w:rsid w:val="001A5AC9"/>
    <w:rsid w:val="001B14B2"/>
    <w:rsid w:val="001C0E4D"/>
    <w:rsid w:val="001C21D4"/>
    <w:rsid w:val="001C2E32"/>
    <w:rsid w:val="001E3C4E"/>
    <w:rsid w:val="00212074"/>
    <w:rsid w:val="00212758"/>
    <w:rsid w:val="002139B1"/>
    <w:rsid w:val="002166EC"/>
    <w:rsid w:val="00220CBF"/>
    <w:rsid w:val="002241A4"/>
    <w:rsid w:val="00232F04"/>
    <w:rsid w:val="00244305"/>
    <w:rsid w:val="00250C9D"/>
    <w:rsid w:val="00252DEE"/>
    <w:rsid w:val="00273E66"/>
    <w:rsid w:val="002961EF"/>
    <w:rsid w:val="002B2C9E"/>
    <w:rsid w:val="002C2339"/>
    <w:rsid w:val="002E1301"/>
    <w:rsid w:val="002F0331"/>
    <w:rsid w:val="00310CEA"/>
    <w:rsid w:val="00311C90"/>
    <w:rsid w:val="0032055B"/>
    <w:rsid w:val="00341394"/>
    <w:rsid w:val="0034631D"/>
    <w:rsid w:val="003915C1"/>
    <w:rsid w:val="003A1755"/>
    <w:rsid w:val="003A5152"/>
    <w:rsid w:val="003B79E3"/>
    <w:rsid w:val="003C6642"/>
    <w:rsid w:val="003D0AE2"/>
    <w:rsid w:val="003D454F"/>
    <w:rsid w:val="003E4882"/>
    <w:rsid w:val="003E4E3C"/>
    <w:rsid w:val="003E6912"/>
    <w:rsid w:val="003F6E63"/>
    <w:rsid w:val="003F6EF5"/>
    <w:rsid w:val="004101E1"/>
    <w:rsid w:val="00417C19"/>
    <w:rsid w:val="00423D5D"/>
    <w:rsid w:val="004364A3"/>
    <w:rsid w:val="00444363"/>
    <w:rsid w:val="00447E02"/>
    <w:rsid w:val="00451C4D"/>
    <w:rsid w:val="00454A3E"/>
    <w:rsid w:val="00471A7F"/>
    <w:rsid w:val="00492D91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21708"/>
    <w:rsid w:val="00542DDD"/>
    <w:rsid w:val="005506D0"/>
    <w:rsid w:val="00552B90"/>
    <w:rsid w:val="00557067"/>
    <w:rsid w:val="00565AF5"/>
    <w:rsid w:val="00566B4F"/>
    <w:rsid w:val="00574E05"/>
    <w:rsid w:val="00596689"/>
    <w:rsid w:val="005B4BA0"/>
    <w:rsid w:val="005B7A6F"/>
    <w:rsid w:val="005D5335"/>
    <w:rsid w:val="00601242"/>
    <w:rsid w:val="0060127B"/>
    <w:rsid w:val="006243C3"/>
    <w:rsid w:val="00624CF0"/>
    <w:rsid w:val="00631811"/>
    <w:rsid w:val="00642DCE"/>
    <w:rsid w:val="00660CC9"/>
    <w:rsid w:val="00663718"/>
    <w:rsid w:val="00664C7C"/>
    <w:rsid w:val="0068649D"/>
    <w:rsid w:val="00693C6A"/>
    <w:rsid w:val="006D4BB7"/>
    <w:rsid w:val="0070453D"/>
    <w:rsid w:val="00712A9C"/>
    <w:rsid w:val="00731C43"/>
    <w:rsid w:val="0073254F"/>
    <w:rsid w:val="00740893"/>
    <w:rsid w:val="007412BC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E0322"/>
    <w:rsid w:val="008E61C6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E2A48"/>
    <w:rsid w:val="009F3A3E"/>
    <w:rsid w:val="00A210D8"/>
    <w:rsid w:val="00A445FD"/>
    <w:rsid w:val="00A60A3C"/>
    <w:rsid w:val="00A61BA5"/>
    <w:rsid w:val="00A72449"/>
    <w:rsid w:val="00A76F1E"/>
    <w:rsid w:val="00A8547B"/>
    <w:rsid w:val="00A97C75"/>
    <w:rsid w:val="00AA7C49"/>
    <w:rsid w:val="00AE58DE"/>
    <w:rsid w:val="00AF0956"/>
    <w:rsid w:val="00B003C6"/>
    <w:rsid w:val="00B0456C"/>
    <w:rsid w:val="00B17A8F"/>
    <w:rsid w:val="00B34E76"/>
    <w:rsid w:val="00B41263"/>
    <w:rsid w:val="00B56285"/>
    <w:rsid w:val="00B711CC"/>
    <w:rsid w:val="00B81E3E"/>
    <w:rsid w:val="00B81E7A"/>
    <w:rsid w:val="00B90BA5"/>
    <w:rsid w:val="00B9278B"/>
    <w:rsid w:val="00BC1E24"/>
    <w:rsid w:val="00BC2137"/>
    <w:rsid w:val="00BD24DD"/>
    <w:rsid w:val="00BE4F46"/>
    <w:rsid w:val="00C040EF"/>
    <w:rsid w:val="00C1573A"/>
    <w:rsid w:val="00C21B33"/>
    <w:rsid w:val="00C36438"/>
    <w:rsid w:val="00C41E5E"/>
    <w:rsid w:val="00C65FF5"/>
    <w:rsid w:val="00C97DA0"/>
    <w:rsid w:val="00CA1952"/>
    <w:rsid w:val="00CA424F"/>
    <w:rsid w:val="00CB0C1D"/>
    <w:rsid w:val="00CB2406"/>
    <w:rsid w:val="00CB6019"/>
    <w:rsid w:val="00CE0514"/>
    <w:rsid w:val="00CE0600"/>
    <w:rsid w:val="00CE55AD"/>
    <w:rsid w:val="00CE707E"/>
    <w:rsid w:val="00D018BC"/>
    <w:rsid w:val="00D32374"/>
    <w:rsid w:val="00D47B82"/>
    <w:rsid w:val="00D65DF5"/>
    <w:rsid w:val="00D70FDB"/>
    <w:rsid w:val="00D71CAB"/>
    <w:rsid w:val="00D739F3"/>
    <w:rsid w:val="00DA5358"/>
    <w:rsid w:val="00DB041E"/>
    <w:rsid w:val="00DB5F19"/>
    <w:rsid w:val="00DB60D7"/>
    <w:rsid w:val="00DC4FAD"/>
    <w:rsid w:val="00DC7355"/>
    <w:rsid w:val="00DD1DA0"/>
    <w:rsid w:val="00DD3660"/>
    <w:rsid w:val="00DE6DAC"/>
    <w:rsid w:val="00E000F7"/>
    <w:rsid w:val="00E0510C"/>
    <w:rsid w:val="00E0721B"/>
    <w:rsid w:val="00E13C77"/>
    <w:rsid w:val="00E14A0E"/>
    <w:rsid w:val="00E208A6"/>
    <w:rsid w:val="00E2602C"/>
    <w:rsid w:val="00E42E9E"/>
    <w:rsid w:val="00E65292"/>
    <w:rsid w:val="00E6535D"/>
    <w:rsid w:val="00EB7337"/>
    <w:rsid w:val="00F053A9"/>
    <w:rsid w:val="00F140FC"/>
    <w:rsid w:val="00F44E48"/>
    <w:rsid w:val="00F44FD2"/>
    <w:rsid w:val="00F73DE5"/>
    <w:rsid w:val="00F83281"/>
    <w:rsid w:val="00F95D12"/>
    <w:rsid w:val="00FB541E"/>
    <w:rsid w:val="00FE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961EF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  <w:style w:type="paragraph" w:customStyle="1" w:styleId="WW-Default">
    <w:name w:val="WW-Default"/>
    <w:uiPriority w:val="99"/>
    <w:rsid w:val="00DC735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DC7355"/>
    <w:rPr>
      <w:color w:val="auto"/>
    </w:rPr>
  </w:style>
  <w:style w:type="paragraph" w:customStyle="1" w:styleId="normaltableau">
    <w:name w:val="normal_tableau"/>
    <w:basedOn w:val="Normal"/>
    <w:uiPriority w:val="99"/>
    <w:rsid w:val="001C2E32"/>
    <w:pPr>
      <w:spacing w:before="120" w:after="120"/>
      <w:jc w:val="both"/>
    </w:pPr>
    <w:rPr>
      <w:rFonts w:ascii="Optima" w:eastAsia="Calibri" w:hAnsi="Optima"/>
      <w:sz w:val="22"/>
      <w:szCs w:val="20"/>
      <w:lang w:val="en-GB" w:eastAsia="bg-BG"/>
    </w:rPr>
  </w:style>
  <w:style w:type="paragraph" w:customStyle="1" w:styleId="BodyText21">
    <w:name w:val="Body Text 21"/>
    <w:basedOn w:val="Normal"/>
    <w:uiPriority w:val="99"/>
    <w:rsid w:val="0070453D"/>
    <w:pPr>
      <w:suppressAutoHyphens/>
      <w:overflowPunct w:val="0"/>
      <w:autoSpaceDE w:val="0"/>
      <w:ind w:firstLine="720"/>
      <w:textAlignment w:val="baseline"/>
    </w:pPr>
    <w:rPr>
      <w:rFonts w:ascii="Arial" w:eastAsia="Calibri" w:hAnsi="Arial"/>
      <w:color w:val="000000"/>
      <w:sz w:val="28"/>
      <w:szCs w:val="20"/>
      <w:lang w:val="bg-BG" w:eastAsia="ar-SA"/>
    </w:rPr>
  </w:style>
  <w:style w:type="paragraph" w:customStyle="1" w:styleId="Style3">
    <w:name w:val="Style3"/>
    <w:basedOn w:val="Normal"/>
    <w:uiPriority w:val="99"/>
    <w:rsid w:val="0070453D"/>
    <w:pPr>
      <w:widowControl w:val="0"/>
      <w:suppressAutoHyphens/>
      <w:autoSpaceDE w:val="0"/>
      <w:spacing w:line="275" w:lineRule="exact"/>
      <w:ind w:firstLine="1078"/>
      <w:jc w:val="both"/>
    </w:pPr>
    <w:rPr>
      <w:rFonts w:eastAsia="Calibri"/>
      <w:lang w:val="bg-BG" w:eastAsia="ar-SA"/>
    </w:rPr>
  </w:style>
  <w:style w:type="character" w:customStyle="1" w:styleId="FontStyle19">
    <w:name w:val="Font Style19"/>
    <w:uiPriority w:val="99"/>
    <w:rsid w:val="0070453D"/>
    <w:rPr>
      <w:rFonts w:ascii="Times New Roman" w:hAnsi="Times New Roman"/>
      <w:b/>
      <w:i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1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287</Words>
  <Characters>1641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4</cp:revision>
  <dcterms:created xsi:type="dcterms:W3CDTF">2012-08-02T12:07:00Z</dcterms:created>
  <dcterms:modified xsi:type="dcterms:W3CDTF">2012-09-03T10:51:00Z</dcterms:modified>
</cp:coreProperties>
</file>